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DC352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COLYN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169AE93F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Cambridge. Cutler.</w:t>
      </w:r>
    </w:p>
    <w:p w14:paraId="4FF2E22A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DB3BA7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8C39B3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Agnes(q.v.).</w:t>
      </w:r>
    </w:p>
    <w:p w14:paraId="2A8E8589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8A595D6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720E01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901F59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Roberd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taking against them.</w:t>
      </w:r>
    </w:p>
    <w:p w14:paraId="790F4AC8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5AB4D65D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90836D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0EDE0A" w14:textId="77777777" w:rsidR="002D75E1" w:rsidRDefault="002D75E1" w:rsidP="002D75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2022</w:t>
      </w:r>
    </w:p>
    <w:p w14:paraId="4DFBDB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ABAE" w14:textId="77777777" w:rsidR="002D75E1" w:rsidRDefault="002D75E1" w:rsidP="009139A6">
      <w:r>
        <w:separator/>
      </w:r>
    </w:p>
  </w:endnote>
  <w:endnote w:type="continuationSeparator" w:id="0">
    <w:p w14:paraId="5F722CC0" w14:textId="77777777" w:rsidR="002D75E1" w:rsidRDefault="002D75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7BF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CA4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09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030FC" w14:textId="77777777" w:rsidR="002D75E1" w:rsidRDefault="002D75E1" w:rsidP="009139A6">
      <w:r>
        <w:separator/>
      </w:r>
    </w:p>
  </w:footnote>
  <w:footnote w:type="continuationSeparator" w:id="0">
    <w:p w14:paraId="1256948A" w14:textId="77777777" w:rsidR="002D75E1" w:rsidRDefault="002D75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0A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054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1D0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5E1"/>
    <w:rsid w:val="000666E0"/>
    <w:rsid w:val="002510B7"/>
    <w:rsid w:val="002D75E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FE76F"/>
  <w15:chartTrackingRefBased/>
  <w15:docId w15:val="{32AA6742-AB55-4908-B197-11B0B621A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D75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2022-08-02T08:41:00Z</dcterms:created>
  <dcterms:modified xsi:type="dcterms:W3CDTF">2022-08-02T08:42:00Z</dcterms:modified>
</cp:coreProperties>
</file>